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4C6D99B7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FA2CBC">
        <w:rPr>
          <w:rStyle w:val="head-activityType"/>
          <w:color w:val="000000" w:themeColor="text1"/>
          <w:sz w:val="36"/>
          <w:szCs w:val="36"/>
        </w:rPr>
        <w:t>4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0E05DD">
        <w:rPr>
          <w:rStyle w:val="head-activityType"/>
          <w:color w:val="000000" w:themeColor="text1"/>
          <w:sz w:val="36"/>
          <w:szCs w:val="36"/>
        </w:rPr>
        <w:t>T</w:t>
      </w:r>
      <w:r w:rsidR="000E05DD"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5721624D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923969F" wp14:editId="4E0A78C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071BF7E3" w:rsidR="004B6819" w:rsidRPr="00E63C15" w:rsidRDefault="002621CB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071BF7E3" w:rsidR="004B6819" w:rsidRPr="00E63C15" w:rsidRDefault="002621CB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69590A2" w14:textId="4BB89012" w:rsidR="00507014" w:rsidRDefault="00B11FBF" w:rsidP="00DD06AE">
      <w:pPr>
        <w:pStyle w:val="instruction"/>
        <w:spacing w:after="12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43AD42BC" wp14:editId="196EB75C">
                <wp:simplePos x="0" y="0"/>
                <wp:positionH relativeFrom="column">
                  <wp:posOffset>75438</wp:posOffset>
                </wp:positionH>
                <wp:positionV relativeFrom="paragraph">
                  <wp:posOffset>292354</wp:posOffset>
                </wp:positionV>
                <wp:extent cx="5196713" cy="2038731"/>
                <wp:effectExtent l="0" t="0" r="0" b="635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96713" cy="2038731"/>
                          <a:chOff x="0" y="0"/>
                          <a:chExt cx="5196713" cy="2038731"/>
                        </a:xfrm>
                      </wpg:grpSpPr>
                      <wpg:grpSp>
                        <wpg:cNvPr id="26" name="Group 26"/>
                        <wpg:cNvGrpSpPr/>
                        <wpg:grpSpPr>
                          <a:xfrm>
                            <a:off x="9144" y="0"/>
                            <a:ext cx="5187569" cy="584835"/>
                            <a:chOff x="0" y="0"/>
                            <a:chExt cx="5187569" cy="584835"/>
                          </a:xfrm>
                        </wpg:grpSpPr>
                        <wps:wsp>
                          <wps:cNvPr id="14" name="Text Box 14"/>
                          <wps:cNvSpPr txBox="1"/>
                          <wps:spPr>
                            <a:xfrm>
                              <a:off x="0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0429E8" w14:textId="1F567F99" w:rsidR="00221001" w:rsidRDefault="00B11FBF" w:rsidP="00221001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469D0B8" wp14:editId="1727BA50">
                                      <wp:extent cx="533400" cy="533400"/>
                                      <wp:effectExtent l="0" t="0" r="0" b="0"/>
                                      <wp:docPr id="15" name="Picture 1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Text Box 16"/>
                          <wps:cNvSpPr txBox="1"/>
                          <wps:spPr>
                            <a:xfrm>
                              <a:off x="1481328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B0B62A6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70DEEAE" wp14:editId="0C8A4049">
                                      <wp:extent cx="533400" cy="533400"/>
                                      <wp:effectExtent l="0" t="0" r="0" b="0"/>
                                      <wp:docPr id="17" name="Picture 1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Text Box 18"/>
                          <wps:cNvSpPr txBox="1"/>
                          <wps:spPr>
                            <a:xfrm>
                              <a:off x="2962656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E9A07A4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0BB277A" wp14:editId="36E6557A">
                                      <wp:extent cx="533400" cy="533400"/>
                                      <wp:effectExtent l="0" t="0" r="0" b="0"/>
                                      <wp:docPr id="19" name="Picture 1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Text Box 20"/>
                          <wps:cNvSpPr txBox="1"/>
                          <wps:spPr>
                            <a:xfrm>
                              <a:off x="4443984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05B49E3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2D58252" wp14:editId="13F552FE">
                                      <wp:extent cx="533400" cy="533400"/>
                                      <wp:effectExtent l="0" t="0" r="0" b="0"/>
                                      <wp:docPr id="21" name="Picture 2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" name="Group 27"/>
                        <wpg:cNvGrpSpPr/>
                        <wpg:grpSpPr>
                          <a:xfrm>
                            <a:off x="0" y="1453896"/>
                            <a:ext cx="5187315" cy="584835"/>
                            <a:chOff x="0" y="0"/>
                            <a:chExt cx="5187569" cy="584835"/>
                          </a:xfrm>
                        </wpg:grpSpPr>
                        <wps:wsp>
                          <wps:cNvPr id="28" name="Text Box 28"/>
                          <wps:cNvSpPr txBox="1"/>
                          <wps:spPr>
                            <a:xfrm>
                              <a:off x="0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305076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FE4DDAD" wp14:editId="7A18F828">
                                      <wp:extent cx="533400" cy="533400"/>
                                      <wp:effectExtent l="0" t="0" r="0" b="0"/>
                                      <wp:docPr id="33" name="Picture 3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Text Box 29"/>
                          <wps:cNvSpPr txBox="1"/>
                          <wps:spPr>
                            <a:xfrm>
                              <a:off x="1481328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AF50D38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F61AA5E" wp14:editId="10D1C386">
                                      <wp:extent cx="533400" cy="533400"/>
                                      <wp:effectExtent l="0" t="0" r="0" b="0"/>
                                      <wp:docPr id="34" name="Picture 3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2962656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46AA65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EE216E0" wp14:editId="429495CC">
                                      <wp:extent cx="533400" cy="533400"/>
                                      <wp:effectExtent l="0" t="0" r="0" b="0"/>
                                      <wp:docPr id="35" name="Picture 3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Text Box 32"/>
                          <wps:cNvSpPr txBox="1"/>
                          <wps:spPr>
                            <a:xfrm>
                              <a:off x="4443984" y="0"/>
                              <a:ext cx="743585" cy="5848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94387DA" w14:textId="77777777" w:rsidR="00B11FBF" w:rsidRDefault="00B11FBF" w:rsidP="00B11FBF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8867E19" wp14:editId="0AA08690">
                                      <wp:extent cx="533400" cy="533400"/>
                                      <wp:effectExtent l="0" t="0" r="0" b="0"/>
                                      <wp:docPr id="36" name="Picture 3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5" name="WCSSEOTTST004realia_c.png"/>
                                              <pic:cNvPicPr/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533400" cy="5334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3AD42BC" id="Group 37" o:spid="_x0000_s1027" style="position:absolute;left:0;text-align:left;margin-left:5.95pt;margin-top:23pt;width:409.2pt;height:160.55pt;z-index:251782144" coordsize="51967,20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">
                <v:group id="Group 26" o:spid="_x0000_s1028" style="position:absolute;left:91;width:51876;height:5848" coordsize="51875,5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4" o:spid="_x0000_s1029" type="#_x0000_t202" style="position:absolute;width:7435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" filled="f" stroked="f" strokeweight=".5pt">
                    <v:textbox inset="0,0,0,0">
                      <w:txbxContent>
                        <w:p w14:paraId="650429E8" w14:textId="1F567F99" w:rsidR="00221001" w:rsidRDefault="00B11FBF" w:rsidP="00221001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469D0B8" wp14:editId="1727BA50">
                                <wp:extent cx="533400" cy="533400"/>
                                <wp:effectExtent l="0" t="0" r="0" b="0"/>
                                <wp:docPr id="15" name="Picture 1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16" o:spid="_x0000_s1030" type="#_x0000_t202" style="position:absolute;left:14813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" filled="f" stroked="f" strokeweight=".5pt">
                    <v:textbox inset="0,0,0,0">
                      <w:txbxContent>
                        <w:p w14:paraId="5B0B62A6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70DEEAE" wp14:editId="0C8A4049">
                                <wp:extent cx="533400" cy="533400"/>
                                <wp:effectExtent l="0" t="0" r="0" b="0"/>
                                <wp:docPr id="17" name="Picture 1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18" o:spid="_x0000_s1031" type="#_x0000_t202" style="position:absolute;left:29626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leV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AFVn6RAfTmFwAA//8DAFBLAQItABQABgAIAAAAIQDb4fbL7gAAAIUBAAATAAAAAAAAAAAA&#10;AAAAAAAAAABbQ29udGVudF9UeXBlc10ueG1sUEsBAi0AFAAGAAgAAAAhAFr0LFu/AAAAFQEAAAsA&#10;AAAAAAAAAAAAAAAAHwEAAF9yZWxzLy5yZWxzUEsBAi0AFAAGAAgAAAAhAJE6V5XEAAAA2wAAAA8A&#10;AAAAAAAAAAAAAAAABwIAAGRycy9kb3ducmV2LnhtbFBLBQYAAAAAAwADALcAAAD4AgAAAAA=&#10;" filled="f" stroked="f" strokeweight=".5pt">
                    <v:textbox inset="0,0,0,0">
                      <w:txbxContent>
                        <w:p w14:paraId="6E9A07A4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0BB277A" wp14:editId="36E6557A">
                                <wp:extent cx="533400" cy="533400"/>
                                <wp:effectExtent l="0" t="0" r="0" b="0"/>
                                <wp:docPr id="19" name="Picture 1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20" o:spid="_x0000_s1032" type="#_x0000_t202" style="position:absolute;left:44439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" filled="f" stroked="f" strokeweight=".5pt">
                    <v:textbox inset="0,0,0,0">
                      <w:txbxContent>
                        <w:p w14:paraId="305B49E3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2D58252" wp14:editId="13F552FE">
                                <wp:extent cx="533400" cy="533400"/>
                                <wp:effectExtent l="0" t="0" r="0" b="0"/>
                                <wp:docPr id="21" name="Picture 2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group id="Group 27" o:spid="_x0000_s1033" style="position:absolute;top:14538;width:51873;height:5849" coordsize="51875,5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Text Box 28" o:spid="_x0000_s1034" type="#_x0000_t202" style="position:absolute;width:7435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" filled="f" stroked="f" strokeweight=".5pt">
                    <v:textbox inset="0,0,0,0">
                      <w:txbxContent>
                        <w:p w14:paraId="06305076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FE4DDAD" wp14:editId="7A18F828">
                                <wp:extent cx="533400" cy="533400"/>
                                <wp:effectExtent l="0" t="0" r="0" b="0"/>
                                <wp:docPr id="33" name="Picture 3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29" o:spid="_x0000_s1035" type="#_x0000_t202" style="position:absolute;left:14813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" filled="f" stroked="f" strokeweight=".5pt">
                    <v:textbox inset="0,0,0,0">
                      <w:txbxContent>
                        <w:p w14:paraId="2AF50D38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F61AA5E" wp14:editId="10D1C386">
                                <wp:extent cx="533400" cy="533400"/>
                                <wp:effectExtent l="0" t="0" r="0" b="0"/>
                                <wp:docPr id="34" name="Picture 3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30" o:spid="_x0000_s1036" type="#_x0000_t202" style="position:absolute;left:29626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" filled="f" stroked="f" strokeweight=".5pt">
                    <v:textbox inset="0,0,0,0">
                      <w:txbxContent>
                        <w:p w14:paraId="5A46AA65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EE216E0" wp14:editId="429495CC">
                                <wp:extent cx="533400" cy="533400"/>
                                <wp:effectExtent l="0" t="0" r="0" b="0"/>
                                <wp:docPr id="35" name="Picture 3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32" o:spid="_x0000_s1037" type="#_x0000_t202" style="position:absolute;left:44439;width:7436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" filled="f" stroked="f" strokeweight=".5pt">
                    <v:textbox inset="0,0,0,0">
                      <w:txbxContent>
                        <w:p w14:paraId="594387DA" w14:textId="77777777" w:rsidR="00B11FBF" w:rsidRDefault="00B11FBF" w:rsidP="00B11FBF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8867E19" wp14:editId="0AA08690">
                                <wp:extent cx="533400" cy="533400"/>
                                <wp:effectExtent l="0" t="0" r="0" b="0"/>
                                <wp:docPr id="36" name="Picture 3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" name="WCSSEOTTST004realia_c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33400" cy="5334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FA2CBC">
        <w:t>1</w:t>
      </w:r>
      <w:r w:rsidR="00FA2CBC">
        <w:tab/>
      </w:r>
      <w:r w:rsidR="00FA2CBC" w:rsidRPr="00A9365B">
        <w:rPr>
          <w:rStyle w:val="audio-icon"/>
          <w:noProof/>
          <w:lang w:eastAsia="en-GB"/>
        </w:rPr>
        <w:drawing>
          <wp:inline distT="0" distB="0" distL="0" distR="0" wp14:anchorId="2A238BA9" wp14:editId="0392A735">
            <wp:extent cx="180000" cy="180000"/>
            <wp:effectExtent l="0" t="0" r="0" b="0"/>
            <wp:docPr id="102631455" name="Picture 10263145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F17">
        <w:t xml:space="preserve"> </w:t>
      </w:r>
      <w:r w:rsidR="00830F17">
        <w:rPr>
          <w:color w:val="767171" w:themeColor="background2" w:themeShade="80"/>
        </w:rPr>
        <w:t>7</w:t>
      </w:r>
      <w:r w:rsidR="00830F17">
        <w:t xml:space="preserve"> </w:t>
      </w:r>
      <w:r w:rsidR="00FA2CBC" w:rsidRPr="009F090F">
        <w:t xml:space="preserve">Listen and </w:t>
      </w:r>
      <w:r w:rsidR="00FA2CBC">
        <w:t>draw</w:t>
      </w:r>
      <w:r w:rsidR="00FA2CBC" w:rsidRPr="00E229C6">
        <w:t xml:space="preserve"> </w:t>
      </w:r>
      <w:r w:rsidR="0033246B" w:rsidRPr="008C4B1F">
        <w:rPr>
          <w:noProof/>
          <w:position w:val="-6"/>
        </w:rPr>
        <w:drawing>
          <wp:inline distT="0" distB="0" distL="0" distR="0" wp14:anchorId="62097006" wp14:editId="2C255C79">
            <wp:extent cx="215900" cy="215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CSSEOTTST004realia_a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CBC">
        <w:t xml:space="preserve"> or</w:t>
      </w:r>
      <w:r w:rsidR="0033246B" w:rsidRPr="00E229C6">
        <w:t xml:space="preserve"> </w:t>
      </w:r>
      <w:r w:rsidR="0033246B" w:rsidRPr="008C4B1F">
        <w:rPr>
          <w:noProof/>
          <w:position w:val="-6"/>
        </w:rPr>
        <w:drawing>
          <wp:inline distT="0" distB="0" distL="0" distR="0" wp14:anchorId="0889757D" wp14:editId="30594B9D">
            <wp:extent cx="215900" cy="2159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CSSEOTTST004realia_b.jpg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CBC" w:rsidRPr="00EE6C14">
        <w:t>.</w:t>
      </w:r>
    </w:p>
    <w:tbl>
      <w:tblPr>
        <w:tblW w:w="9348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7"/>
        <w:gridCol w:w="2337"/>
        <w:gridCol w:w="2337"/>
        <w:gridCol w:w="2337"/>
      </w:tblGrid>
      <w:tr w:rsidR="00DD06AE" w14:paraId="4D3056EC" w14:textId="77777777" w:rsidTr="0062435E">
        <w:trPr>
          <w:cantSplit/>
          <w:trHeight w:val="1701"/>
        </w:trPr>
        <w:tc>
          <w:tcPr>
            <w:tcW w:w="2337" w:type="dxa"/>
            <w:vAlign w:val="bottom"/>
          </w:tcPr>
          <w:p w14:paraId="07953B1A" w14:textId="7D0D7EF4" w:rsidR="00DD06AE" w:rsidRDefault="00DD06A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BA1968" wp14:editId="6CB6A36E">
                  <wp:extent cx="1060704" cy="99552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916" cy="1006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0308FAE3" w14:textId="59302101" w:rsidR="00DD06AE" w:rsidRDefault="00DD06A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A5BA8A" wp14:editId="35A8AFE8">
                  <wp:extent cx="1317931" cy="777240"/>
                  <wp:effectExtent l="0" t="0" r="317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048" cy="784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0A8D90EA" w14:textId="5DD69259" w:rsidR="00DD06AE" w:rsidRDefault="00DD06A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A9D6CD" wp14:editId="23711998">
                  <wp:extent cx="1431124" cy="585216"/>
                  <wp:effectExtent l="0" t="0" r="444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173" cy="593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73FD0832" w14:textId="3E09DFD0" w:rsidR="00DD06AE" w:rsidRDefault="00DD06AE" w:rsidP="0062435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F39828" wp14:editId="00D33063">
                  <wp:extent cx="1322492" cy="702437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028" cy="710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6AE" w14:paraId="4909A98B" w14:textId="77777777" w:rsidTr="00A379B0">
        <w:trPr>
          <w:cantSplit/>
          <w:trHeight w:val="567"/>
        </w:trPr>
        <w:tc>
          <w:tcPr>
            <w:tcW w:w="2337" w:type="dxa"/>
            <w:vAlign w:val="center"/>
          </w:tcPr>
          <w:p w14:paraId="52837486" w14:textId="64242E05" w:rsidR="00DD06AE" w:rsidRPr="00685431" w:rsidRDefault="00DD06AE" w:rsidP="0062435E">
            <w:pPr>
              <w:pStyle w:val="activity-numbered--centered"/>
              <w:spacing w:before="120"/>
            </w:pPr>
            <w:r w:rsidRPr="002D2043">
              <w:t>1</w:t>
            </w:r>
          </w:p>
        </w:tc>
        <w:tc>
          <w:tcPr>
            <w:tcW w:w="2337" w:type="dxa"/>
            <w:vAlign w:val="center"/>
          </w:tcPr>
          <w:p w14:paraId="181A1BE3" w14:textId="77777777" w:rsidR="00DD06AE" w:rsidRPr="00685431" w:rsidRDefault="00DD06AE" w:rsidP="0062435E">
            <w:pPr>
              <w:pStyle w:val="activity-numbered--centered"/>
              <w:spacing w:before="120"/>
            </w:pPr>
            <w:r>
              <w:t>2</w:t>
            </w:r>
          </w:p>
        </w:tc>
        <w:tc>
          <w:tcPr>
            <w:tcW w:w="2337" w:type="dxa"/>
            <w:vAlign w:val="center"/>
          </w:tcPr>
          <w:p w14:paraId="3CAC99D3" w14:textId="77777777" w:rsidR="00DD06AE" w:rsidRPr="00685431" w:rsidRDefault="00DD06AE" w:rsidP="0062435E">
            <w:pPr>
              <w:pStyle w:val="activity-numbered--centered"/>
              <w:spacing w:before="120"/>
            </w:pPr>
            <w:r>
              <w:t>3</w:t>
            </w:r>
          </w:p>
        </w:tc>
        <w:tc>
          <w:tcPr>
            <w:tcW w:w="2337" w:type="dxa"/>
            <w:vAlign w:val="center"/>
          </w:tcPr>
          <w:p w14:paraId="4495FCA2" w14:textId="22A68CFA" w:rsidR="00DD06AE" w:rsidRDefault="00DD06AE" w:rsidP="0062435E">
            <w:pPr>
              <w:pStyle w:val="activity-numbered--centered"/>
              <w:spacing w:before="120"/>
            </w:pPr>
            <w:r>
              <w:t>4</w:t>
            </w:r>
          </w:p>
        </w:tc>
      </w:tr>
      <w:tr w:rsidR="0062435E" w14:paraId="5B796D6C" w14:textId="77777777" w:rsidTr="0062435E">
        <w:trPr>
          <w:cantSplit/>
          <w:trHeight w:val="1701"/>
        </w:trPr>
        <w:tc>
          <w:tcPr>
            <w:tcW w:w="2337" w:type="dxa"/>
            <w:vAlign w:val="bottom"/>
          </w:tcPr>
          <w:p w14:paraId="6C675A76" w14:textId="77777777" w:rsidR="0062435E" w:rsidRDefault="0062435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3145B8" wp14:editId="39BB1F8C">
                  <wp:extent cx="1371126" cy="453644"/>
                  <wp:effectExtent l="0" t="0" r="635" b="381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58" cy="46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54065049" w14:textId="77777777" w:rsidR="0062435E" w:rsidRDefault="0062435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F4FCFC" wp14:editId="5AB60989">
                  <wp:extent cx="1418929" cy="543306"/>
                  <wp:effectExtent l="0" t="0" r="3810" b="317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867" cy="54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1142DE42" w14:textId="77777777" w:rsidR="0062435E" w:rsidRDefault="0062435E" w:rsidP="006243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32B826" wp14:editId="1498B825">
                  <wp:extent cx="1337739" cy="537083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885" cy="55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bottom"/>
          </w:tcPr>
          <w:p w14:paraId="4D55465E" w14:textId="667F833B" w:rsidR="0062435E" w:rsidRDefault="0062435E" w:rsidP="0062435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96807D" wp14:editId="41DD2215">
                  <wp:extent cx="960120" cy="941294"/>
                  <wp:effectExtent l="0" t="0" r="508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088" cy="94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435E" w14:paraId="0EFD9B08" w14:textId="77777777" w:rsidTr="00A379B0">
        <w:trPr>
          <w:cantSplit/>
          <w:trHeight w:val="567"/>
        </w:trPr>
        <w:tc>
          <w:tcPr>
            <w:tcW w:w="2337" w:type="dxa"/>
            <w:vAlign w:val="center"/>
          </w:tcPr>
          <w:p w14:paraId="5C67A9F1" w14:textId="74069C88" w:rsidR="0062435E" w:rsidRPr="00685431" w:rsidRDefault="0062435E" w:rsidP="0062435E">
            <w:pPr>
              <w:pStyle w:val="activity-numbered--centered"/>
              <w:spacing w:before="120"/>
            </w:pPr>
            <w:r>
              <w:t>5</w:t>
            </w:r>
          </w:p>
        </w:tc>
        <w:tc>
          <w:tcPr>
            <w:tcW w:w="2337" w:type="dxa"/>
            <w:vAlign w:val="center"/>
          </w:tcPr>
          <w:p w14:paraId="0FEF5700" w14:textId="47D07963" w:rsidR="0062435E" w:rsidRPr="00685431" w:rsidRDefault="0062435E" w:rsidP="0062435E">
            <w:pPr>
              <w:pStyle w:val="activity-numbered--centered"/>
              <w:spacing w:before="120"/>
            </w:pPr>
            <w:r>
              <w:t>6</w:t>
            </w:r>
          </w:p>
        </w:tc>
        <w:tc>
          <w:tcPr>
            <w:tcW w:w="2337" w:type="dxa"/>
            <w:vAlign w:val="center"/>
          </w:tcPr>
          <w:p w14:paraId="6BE9434F" w14:textId="21E7F3A4" w:rsidR="0062435E" w:rsidRPr="00685431" w:rsidRDefault="0062435E" w:rsidP="0062435E">
            <w:pPr>
              <w:pStyle w:val="activity-numbered--centered"/>
              <w:spacing w:before="120"/>
            </w:pPr>
            <w:r>
              <w:t>7</w:t>
            </w:r>
          </w:p>
        </w:tc>
        <w:tc>
          <w:tcPr>
            <w:tcW w:w="2337" w:type="dxa"/>
            <w:vAlign w:val="center"/>
          </w:tcPr>
          <w:p w14:paraId="6EC82342" w14:textId="2DDBBBE7" w:rsidR="0062435E" w:rsidRDefault="0062435E" w:rsidP="0062435E">
            <w:pPr>
              <w:pStyle w:val="activity-numbered--centered"/>
              <w:spacing w:before="120"/>
            </w:pPr>
            <w:r>
              <w:t>8</w:t>
            </w:r>
          </w:p>
        </w:tc>
      </w:tr>
    </w:tbl>
    <w:p w14:paraId="29E5BC34" w14:textId="77777777" w:rsidR="00507014" w:rsidRDefault="00507014" w:rsidP="0050701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8 </w:t>
      </w:r>
    </w:p>
    <w:p w14:paraId="05CA9952" w14:textId="68A273E4" w:rsidR="00F74440" w:rsidRDefault="00F74440" w:rsidP="00F74440">
      <w:pPr>
        <w:pStyle w:val="instruction"/>
        <w:spacing w:after="120"/>
      </w:pPr>
      <w:r>
        <w:t>2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336CED1D" wp14:editId="74D14A66">
            <wp:extent cx="180000" cy="180000"/>
            <wp:effectExtent l="0" t="0" r="0" b="0"/>
            <wp:docPr id="1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F17">
        <w:t xml:space="preserve"> </w:t>
      </w:r>
      <w:r w:rsidR="00830F17">
        <w:rPr>
          <w:color w:val="767171" w:themeColor="background2" w:themeShade="80"/>
        </w:rPr>
        <w:t>8</w:t>
      </w:r>
      <w:r w:rsidR="00830F17">
        <w:t xml:space="preserve"> </w:t>
      </w:r>
      <w:r>
        <w:t xml:space="preserve">Listen and </w:t>
      </w:r>
      <w:r w:rsidR="00BB562C">
        <w:t xml:space="preserve">check 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1C20153B" wp14:editId="15DB3ABF">
            <wp:extent cx="177800" cy="203200"/>
            <wp:effectExtent l="0" t="0" r="0" b="0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the correct letters</w:t>
      </w:r>
      <w:r w:rsidRPr="00E645B7">
        <w:t>.</w:t>
      </w:r>
      <w:r w:rsidRPr="00180D92">
        <w:t xml:space="preserve"> </w:t>
      </w: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1922"/>
        <w:gridCol w:w="7416"/>
      </w:tblGrid>
      <w:tr w:rsidR="00F74440" w14:paraId="1F117C47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4868A572" w14:textId="77777777" w:rsidR="00F74440" w:rsidRDefault="00F74440" w:rsidP="00A379B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84192" behindDoc="0" locked="0" layoutInCell="1" allowOverlap="1" wp14:anchorId="166981B6" wp14:editId="309FB342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10160</wp:posOffset>
                  </wp:positionV>
                  <wp:extent cx="970915" cy="779145"/>
                  <wp:effectExtent l="0" t="0" r="0" b="0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915" cy="77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719FEB44" w14:textId="07B1C45E" w:rsidR="00F74440" w:rsidRPr="00AC5256" w:rsidRDefault="00F74440" w:rsidP="00A379B0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 w:rsidRPr="00AC5256">
              <w:t>1</w:t>
            </w:r>
            <w:r w:rsidRPr="00AC5256">
              <w:tab/>
            </w:r>
            <w:proofErr w:type="spellStart"/>
            <w:r>
              <w:t>Jj</w:t>
            </w:r>
            <w:proofErr w:type="spellEnd"/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tab/>
              <w:t>Kk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rPr>
                <w:rStyle w:val="checkbox"/>
              </w:rPr>
              <w:tab/>
            </w:r>
            <w:proofErr w:type="spellStart"/>
            <w:r>
              <w:t>Ll</w:t>
            </w:r>
            <w:proofErr w:type="spellEnd"/>
            <w:r>
              <w:tab/>
            </w:r>
            <w:r w:rsidRPr="002D2043">
              <w:rPr>
                <w:rStyle w:val="checkbox"/>
              </w:rPr>
              <w:t>☐</w:t>
            </w:r>
          </w:p>
        </w:tc>
      </w:tr>
      <w:tr w:rsidR="00F74440" w:rsidRPr="00AC5256" w14:paraId="34569FE6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7CD96AE8" w14:textId="77777777" w:rsidR="00F74440" w:rsidRDefault="00F74440" w:rsidP="00F7444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88288" behindDoc="0" locked="0" layoutInCell="1" allowOverlap="1" wp14:anchorId="27D4274D" wp14:editId="42C39215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635</wp:posOffset>
                  </wp:positionV>
                  <wp:extent cx="636905" cy="858520"/>
                  <wp:effectExtent l="0" t="0" r="0" b="5080"/>
                  <wp:wrapNone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905" cy="85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3BE7528C" w14:textId="3B44D363" w:rsidR="00F74440" w:rsidRPr="00AC5256" w:rsidRDefault="00DF0578" w:rsidP="00F74440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>
              <w:t>2</w:t>
            </w:r>
            <w:r w:rsidR="00F74440" w:rsidRPr="00AC5256">
              <w:tab/>
            </w:r>
            <w:proofErr w:type="spellStart"/>
            <w:r w:rsidR="00F74440">
              <w:t>Jj</w:t>
            </w:r>
            <w:proofErr w:type="spellEnd"/>
            <w:r w:rsidR="00F74440" w:rsidRPr="00AC5256">
              <w:tab/>
            </w:r>
            <w:r w:rsidR="00F74440" w:rsidRPr="002D2043">
              <w:rPr>
                <w:rStyle w:val="checkbox"/>
              </w:rPr>
              <w:t>☐</w:t>
            </w:r>
            <w:r w:rsidR="00F74440">
              <w:tab/>
              <w:t>Kk</w:t>
            </w:r>
            <w:r w:rsidR="00F74440" w:rsidRPr="00AC5256">
              <w:tab/>
            </w:r>
            <w:r w:rsidR="00F74440" w:rsidRPr="002D2043">
              <w:rPr>
                <w:rStyle w:val="checkbox"/>
              </w:rPr>
              <w:t>☐</w:t>
            </w:r>
            <w:r w:rsidR="00F74440">
              <w:rPr>
                <w:rStyle w:val="checkbox"/>
              </w:rPr>
              <w:tab/>
            </w:r>
            <w:proofErr w:type="spellStart"/>
            <w:r w:rsidR="00F74440">
              <w:t>Ll</w:t>
            </w:r>
            <w:proofErr w:type="spellEnd"/>
            <w:r w:rsidR="00F74440">
              <w:tab/>
            </w:r>
            <w:r w:rsidR="00F74440" w:rsidRPr="002D2043">
              <w:rPr>
                <w:rStyle w:val="checkbox"/>
              </w:rPr>
              <w:t>☐</w:t>
            </w:r>
          </w:p>
        </w:tc>
      </w:tr>
      <w:tr w:rsidR="00F74440" w:rsidRPr="00AC5256" w14:paraId="6E28306A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7A4108A0" w14:textId="77777777" w:rsidR="00F74440" w:rsidRDefault="00F74440" w:rsidP="00F7444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90336" behindDoc="0" locked="0" layoutInCell="1" allowOverlap="1" wp14:anchorId="0DF87731" wp14:editId="75D0A69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-27940</wp:posOffset>
                  </wp:positionV>
                  <wp:extent cx="1115060" cy="685800"/>
                  <wp:effectExtent l="0" t="0" r="2540" b="0"/>
                  <wp:wrapNone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06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2BF4ECAB" w14:textId="5A6E4379" w:rsidR="00F74440" w:rsidRPr="00AC5256" w:rsidRDefault="00DF0578" w:rsidP="00F74440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>
              <w:t>3</w:t>
            </w:r>
            <w:r w:rsidR="00F74440" w:rsidRPr="00AC5256">
              <w:tab/>
            </w:r>
            <w:proofErr w:type="spellStart"/>
            <w:r w:rsidR="00F74440">
              <w:t>Jj</w:t>
            </w:r>
            <w:proofErr w:type="spellEnd"/>
            <w:r w:rsidR="00F74440" w:rsidRPr="00AC5256">
              <w:tab/>
            </w:r>
            <w:r w:rsidR="00F74440" w:rsidRPr="002D2043">
              <w:rPr>
                <w:rStyle w:val="checkbox"/>
              </w:rPr>
              <w:t>☐</w:t>
            </w:r>
            <w:r w:rsidR="00F74440">
              <w:tab/>
              <w:t>Kk</w:t>
            </w:r>
            <w:r w:rsidR="00F74440" w:rsidRPr="00AC5256">
              <w:tab/>
            </w:r>
            <w:r w:rsidR="00F74440" w:rsidRPr="002D2043">
              <w:rPr>
                <w:rStyle w:val="checkbox"/>
              </w:rPr>
              <w:t>☐</w:t>
            </w:r>
            <w:r w:rsidR="00F74440">
              <w:rPr>
                <w:rStyle w:val="checkbox"/>
              </w:rPr>
              <w:tab/>
            </w:r>
            <w:proofErr w:type="spellStart"/>
            <w:r w:rsidR="00F74440">
              <w:t>Ll</w:t>
            </w:r>
            <w:proofErr w:type="spellEnd"/>
            <w:r w:rsidR="00F74440">
              <w:tab/>
            </w:r>
            <w:r w:rsidR="00F74440" w:rsidRPr="002D2043">
              <w:rPr>
                <w:rStyle w:val="checkbox"/>
              </w:rPr>
              <w:t>☐</w:t>
            </w:r>
          </w:p>
        </w:tc>
      </w:tr>
    </w:tbl>
    <w:p w14:paraId="082AF095" w14:textId="16D6399D" w:rsidR="00744FC9" w:rsidRPr="006E36F7" w:rsidRDefault="00F74440" w:rsidP="006E36F7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3 </w:t>
      </w:r>
      <w:r w:rsidR="00744FC9">
        <w:rPr>
          <w:sz w:val="32"/>
          <w:szCs w:val="32"/>
        </w:rPr>
        <w:br w:type="page"/>
      </w:r>
    </w:p>
    <w:p w14:paraId="37F74399" w14:textId="7C96D3DB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E9070C" wp14:editId="5F27981C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AAB51A8" w:rsidR="00170375" w:rsidRPr="00E63C15" w:rsidRDefault="002621CB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38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AurnBy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AAB51A8" w:rsidR="00170375" w:rsidRPr="00E63C15" w:rsidRDefault="002621CB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80B7957" w14:textId="1441134D" w:rsidR="00507014" w:rsidRDefault="00B778A6" w:rsidP="00507014">
      <w:pPr>
        <w:pStyle w:val="instruction"/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79D622D" wp14:editId="3E7CF2AA">
                <wp:simplePos x="0" y="0"/>
                <wp:positionH relativeFrom="column">
                  <wp:posOffset>185166</wp:posOffset>
                </wp:positionH>
                <wp:positionV relativeFrom="paragraph">
                  <wp:posOffset>1328166</wp:posOffset>
                </wp:positionV>
                <wp:extent cx="320040" cy="310515"/>
                <wp:effectExtent l="0" t="0" r="10160" b="6985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1051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FA0C58" w14:textId="3ADE7C75" w:rsidR="00B778A6" w:rsidRPr="007F25F4" w:rsidRDefault="00B778A6" w:rsidP="00B778A6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9D622D" id="Oval 40" o:spid="_x0000_s1039" style="position:absolute;left:0;text-align:left;margin-left:14.6pt;margin-top:104.6pt;width:25.2pt;height:24.4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" fillcolor="black [3213]" strokecolor="white [3212]" strokeweight="1pt">
                <v:stroke joinstyle="miter"/>
                <v:textbox inset="0,0,0,0">
                  <w:txbxContent>
                    <w:p w14:paraId="55FA0C58" w14:textId="3ADE7C75" w:rsidR="00B778A6" w:rsidRPr="007F25F4" w:rsidRDefault="00B778A6" w:rsidP="00B778A6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b/>
                          <w:sz w:val="30"/>
                          <w:szCs w:val="3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C4B7D89" wp14:editId="079625DC">
                <wp:simplePos x="0" y="0"/>
                <wp:positionH relativeFrom="column">
                  <wp:posOffset>2160270</wp:posOffset>
                </wp:positionH>
                <wp:positionV relativeFrom="paragraph">
                  <wp:posOffset>285750</wp:posOffset>
                </wp:positionV>
                <wp:extent cx="320040" cy="310515"/>
                <wp:effectExtent l="0" t="0" r="10160" b="6985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1051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5A44E6" w14:textId="056AE527" w:rsidR="00B778A6" w:rsidRPr="007F25F4" w:rsidRDefault="00B778A6" w:rsidP="00B778A6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4B7D89" id="Oval 38" o:spid="_x0000_s1040" style="position:absolute;left:0;text-align:left;margin-left:170.1pt;margin-top:22.5pt;width:25.2pt;height:24.4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" fillcolor="black [3213]" strokecolor="white [3212]" strokeweight="1pt">
                <v:stroke joinstyle="miter"/>
                <v:textbox inset="0,0,0,0">
                  <w:txbxContent>
                    <w:p w14:paraId="6F5A44E6" w14:textId="056AE527" w:rsidR="00B778A6" w:rsidRPr="007F25F4" w:rsidRDefault="00B778A6" w:rsidP="00B778A6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b/>
                          <w:sz w:val="30"/>
                          <w:szCs w:val="3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016FB81" wp14:editId="788AC603">
                <wp:simplePos x="0" y="0"/>
                <wp:positionH relativeFrom="column">
                  <wp:posOffset>2160270</wp:posOffset>
                </wp:positionH>
                <wp:positionV relativeFrom="paragraph">
                  <wp:posOffset>1328166</wp:posOffset>
                </wp:positionV>
                <wp:extent cx="320040" cy="310515"/>
                <wp:effectExtent l="0" t="0" r="10160" b="6985"/>
                <wp:wrapNone/>
                <wp:docPr id="41" name="Ov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1051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9CCD25" w14:textId="72A39D67" w:rsidR="00B778A6" w:rsidRPr="007F25F4" w:rsidRDefault="00B778A6" w:rsidP="00B778A6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16FB81" id="Oval 41" o:spid="_x0000_s1041" style="position:absolute;left:0;text-align:left;margin-left:170.1pt;margin-top:104.6pt;width:25.2pt;height:24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" fillcolor="black [3213]" strokecolor="white [3212]" strokeweight="1pt">
                <v:stroke joinstyle="miter"/>
                <v:textbox inset="0,0,0,0">
                  <w:txbxContent>
                    <w:p w14:paraId="259CCD25" w14:textId="72A39D67" w:rsidR="00B778A6" w:rsidRPr="007F25F4" w:rsidRDefault="00B778A6" w:rsidP="00B778A6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b/>
                          <w:sz w:val="30"/>
                          <w:szCs w:val="3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FF0661F" wp14:editId="0577D3EE">
                <wp:simplePos x="0" y="0"/>
                <wp:positionH relativeFrom="column">
                  <wp:posOffset>171196</wp:posOffset>
                </wp:positionH>
                <wp:positionV relativeFrom="paragraph">
                  <wp:posOffset>286385</wp:posOffset>
                </wp:positionV>
                <wp:extent cx="320040" cy="310515"/>
                <wp:effectExtent l="0" t="0" r="10160" b="698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1051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475D5D" w14:textId="77777777" w:rsidR="00B778A6" w:rsidRPr="007F25F4" w:rsidRDefault="00B778A6" w:rsidP="00B778A6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7F25F4">
                              <w:rPr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F0661F" id="Oval 31" o:spid="_x0000_s1042" style="position:absolute;left:0;text-align:left;margin-left:13.5pt;margin-top:22.55pt;width:25.2pt;height:24.4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" fillcolor="black [3213]" strokecolor="white [3212]" strokeweight="1pt">
                <v:stroke joinstyle="miter"/>
                <v:textbox inset="0,0,0,0">
                  <w:txbxContent>
                    <w:p w14:paraId="3C475D5D" w14:textId="77777777" w:rsidR="00B778A6" w:rsidRPr="007F25F4" w:rsidRDefault="00B778A6" w:rsidP="00B778A6">
                      <w:pPr>
                        <w:jc w:val="center"/>
                        <w:rPr>
                          <w:b/>
                          <w:sz w:val="30"/>
                          <w:szCs w:val="30"/>
                        </w:rPr>
                      </w:pPr>
                      <w:r w:rsidRPr="007F25F4">
                        <w:rPr>
                          <w:b/>
                          <w:sz w:val="30"/>
                          <w:szCs w:val="3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830F17">
        <w:t>3</w:t>
      </w:r>
      <w:r w:rsidR="00E177B1">
        <w:tab/>
      </w:r>
      <w:r w:rsidR="00E177B1" w:rsidRPr="00927CA0">
        <w:t xml:space="preserve">Look </w:t>
      </w:r>
      <w:r w:rsidR="00E177B1">
        <w:t xml:space="preserve">and </w:t>
      </w:r>
      <w:proofErr w:type="gramStart"/>
      <w:r w:rsidR="00E177B1">
        <w:t>say</w:t>
      </w:r>
      <w:proofErr w:type="gramEnd"/>
      <w:r w:rsidR="00E177B1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8"/>
        <w:gridCol w:w="3118"/>
      </w:tblGrid>
      <w:tr w:rsidR="00F04BDD" w14:paraId="6C2D6F66" w14:textId="77777777" w:rsidTr="00F04BDD">
        <w:trPr>
          <w:cantSplit/>
          <w:trHeight w:val="1587"/>
        </w:trPr>
        <w:tc>
          <w:tcPr>
            <w:tcW w:w="3118" w:type="dxa"/>
            <w:vAlign w:val="center"/>
          </w:tcPr>
          <w:p w14:paraId="362A2168" w14:textId="70112B61" w:rsidR="00F04BDD" w:rsidRDefault="00F04BD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D1FADE" wp14:editId="26E07591">
                  <wp:extent cx="1900394" cy="594360"/>
                  <wp:effectExtent l="0" t="0" r="5080" b="2540"/>
                  <wp:docPr id="102631475" name="Picture 102631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679" cy="608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09506488" w14:textId="1CFCF0B7" w:rsidR="00F04BDD" w:rsidRDefault="00F04BD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123324" wp14:editId="7E550E18">
                  <wp:extent cx="1886603" cy="822960"/>
                  <wp:effectExtent l="0" t="0" r="5715" b="2540"/>
                  <wp:docPr id="102631476" name="Picture 102631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059" cy="840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4BDD" w14:paraId="11920B20" w14:textId="77777777" w:rsidTr="00F04BDD">
        <w:trPr>
          <w:cantSplit/>
          <w:trHeight w:val="1928"/>
        </w:trPr>
        <w:tc>
          <w:tcPr>
            <w:tcW w:w="3118" w:type="dxa"/>
            <w:vAlign w:val="center"/>
          </w:tcPr>
          <w:p w14:paraId="22C97833" w14:textId="197763EC" w:rsidR="00F04BDD" w:rsidRDefault="00F04BD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54A149" wp14:editId="100E0A28">
                  <wp:extent cx="1360424" cy="1138315"/>
                  <wp:effectExtent l="0" t="0" r="0" b="5080"/>
                  <wp:docPr id="102631477" name="Picture 102631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811" cy="115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14:paraId="2615134C" w14:textId="06CC7A25" w:rsidR="00F04BDD" w:rsidRDefault="00F04BDD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1025D6" wp14:editId="79763355">
                  <wp:extent cx="1920240" cy="1132450"/>
                  <wp:effectExtent l="0" t="0" r="0" b="0"/>
                  <wp:docPr id="102631478" name="Picture 102631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33" cy="114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568D4" w14:textId="77777777" w:rsidR="00507014" w:rsidRPr="00683C0B" w:rsidRDefault="00507014" w:rsidP="00F04BDD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</w:p>
    <w:p w14:paraId="6D564670" w14:textId="1FB74256" w:rsidR="00507014" w:rsidRDefault="00F04BDD" w:rsidP="00830F17">
      <w:pPr>
        <w:pStyle w:val="instruction"/>
        <w:spacing w:after="120"/>
      </w:pPr>
      <w:r>
        <w:t>4</w:t>
      </w:r>
      <w:r>
        <w:tab/>
      </w:r>
      <w:r w:rsidRPr="00B47910">
        <w:t>Look</w:t>
      </w:r>
      <w:r>
        <w:t xml:space="preserve"> and </w:t>
      </w:r>
      <w:proofErr w:type="gramStart"/>
      <w:r>
        <w:t>say</w:t>
      </w:r>
      <w:proofErr w:type="gramEnd"/>
      <w:r>
        <w:t>.</w:t>
      </w:r>
    </w:p>
    <w:p w14:paraId="5478967D" w14:textId="39BFB42F" w:rsidR="00F04BDD" w:rsidRPr="00F04BDD" w:rsidRDefault="00F04BDD" w:rsidP="00F04BDD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0A704A1E" wp14:editId="33A1C5A5">
            <wp:extent cx="3931920" cy="2891116"/>
            <wp:effectExtent l="0" t="0" r="508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WCSSUTST004p.jpg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910" cy="29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94A4" w14:textId="0E762880" w:rsidR="002621CB" w:rsidRDefault="00507014" w:rsidP="00F04BDD">
      <w:pPr>
        <w:pStyle w:val="marks"/>
        <w:spacing w:before="0" w:after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80486F">
        <w:rPr>
          <w:rStyle w:val="marks-frame"/>
        </w:rPr>
        <w:t>5</w:t>
      </w:r>
      <w:r>
        <w:rPr>
          <w:rStyle w:val="marks-frame"/>
        </w:rPr>
        <w:t> </w:t>
      </w: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E55957E" wp14:editId="65CF67FA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19F07CCC" w:rsidR="006C72B4" w:rsidRDefault="00F04BDD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55957E" id="Text Box 6" o:spid="_x0000_s1043" type="#_x0000_t202" style="position:absolute;left:0;text-align:left;margin-left:400.8pt;margin-top:63.7pt;width:36.1pt;height:27pt;z-index:251770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" filled="f" stroked="f" strokeweight=".5pt">
                <v:textbox inset=",2mm">
                  <w:txbxContent>
                    <w:p w14:paraId="186B2CEF" w14:textId="19F07CCC" w:rsidR="006C72B4" w:rsidRDefault="00F04BDD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60D4D090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4"/>
      <w:footerReference w:type="default" r:id="rId35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7D3D51" w14:textId="77777777" w:rsidR="00D81F13" w:rsidRDefault="00D81F13" w:rsidP="00B7780C">
      <w:r>
        <w:separator/>
      </w:r>
    </w:p>
  </w:endnote>
  <w:endnote w:type="continuationSeparator" w:id="0">
    <w:p w14:paraId="0E558B01" w14:textId="77777777" w:rsidR="00D81F13" w:rsidRDefault="00D81F13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4D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4FF76" w14:textId="14CCC3B7" w:rsidR="0067386E" w:rsidRDefault="0067386E" w:rsidP="0067386E">
    <w:pPr>
      <w:pStyle w:val="Footer"/>
      <w:tabs>
        <w:tab w:val="clear" w:pos="8505"/>
        <w:tab w:val="right" w:pos="9632"/>
      </w:tabs>
      <w:rPr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 PAGE </w:instrText>
    </w:r>
    <w:r>
      <w:rPr>
        <w:sz w:val="21"/>
        <w:szCs w:val="21"/>
      </w:rPr>
      <w:fldChar w:fldCharType="separate"/>
    </w:r>
    <w:r>
      <w:rPr>
        <w:sz w:val="21"/>
        <w:szCs w:val="21"/>
      </w:rPr>
      <w:t>1</w:t>
    </w:r>
    <w:r>
      <w:rPr>
        <w:sz w:val="21"/>
        <w:szCs w:val="21"/>
      </w:rPr>
      <w:fldChar w:fldCharType="end"/>
    </w:r>
    <w:r>
      <w:rPr>
        <w:rStyle w:val="PageNumber"/>
        <w:sz w:val="21"/>
        <w:szCs w:val="21"/>
      </w:rPr>
      <w:t xml:space="preserve"> </w:t>
    </w:r>
    <w:r>
      <w:rPr>
        <w:rStyle w:val="PageNumber"/>
        <w:sz w:val="21"/>
        <w:szCs w:val="21"/>
      </w:rPr>
      <w:tab/>
      <w:t>Beehive American Starter • Unit 4 Test</w:t>
    </w:r>
  </w:p>
  <w:p w14:paraId="143D922D" w14:textId="0E377CA1" w:rsidR="00800986" w:rsidRPr="0067386E" w:rsidRDefault="0067386E" w:rsidP="0067386E">
    <w:pPr>
      <w:pStyle w:val="Footer"/>
    </w:pPr>
    <w:r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319B86" w14:textId="77777777" w:rsidR="00D81F13" w:rsidRDefault="00D81F13" w:rsidP="00B7780C">
      <w:r>
        <w:separator/>
      </w:r>
    </w:p>
  </w:footnote>
  <w:footnote w:type="continuationSeparator" w:id="0">
    <w:p w14:paraId="6F5CF98A" w14:textId="77777777" w:rsidR="00D81F13" w:rsidRDefault="00D81F13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39CA0E4B" w:rsidR="001B5B02" w:rsidRPr="00224951" w:rsidRDefault="00AF5290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6EDF2027" wp14:editId="2827C618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4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1732581229">
    <w:abstractNumId w:val="11"/>
  </w:num>
  <w:num w:numId="2" w16cid:durableId="715855238">
    <w:abstractNumId w:val="10"/>
  </w:num>
  <w:num w:numId="3" w16cid:durableId="449202605">
    <w:abstractNumId w:val="0"/>
  </w:num>
  <w:num w:numId="4" w16cid:durableId="1040013850">
    <w:abstractNumId w:val="1"/>
  </w:num>
  <w:num w:numId="5" w16cid:durableId="1520856294">
    <w:abstractNumId w:val="2"/>
  </w:num>
  <w:num w:numId="6" w16cid:durableId="1338388890">
    <w:abstractNumId w:val="3"/>
  </w:num>
  <w:num w:numId="7" w16cid:durableId="947662254">
    <w:abstractNumId w:val="8"/>
  </w:num>
  <w:num w:numId="8" w16cid:durableId="1686444669">
    <w:abstractNumId w:val="4"/>
  </w:num>
  <w:num w:numId="9" w16cid:durableId="1015109312">
    <w:abstractNumId w:val="5"/>
  </w:num>
  <w:num w:numId="10" w16cid:durableId="1799491292">
    <w:abstractNumId w:val="6"/>
  </w:num>
  <w:num w:numId="11" w16cid:durableId="562562137">
    <w:abstractNumId w:val="7"/>
  </w:num>
  <w:num w:numId="12" w16cid:durableId="1919554763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3F68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05DD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1001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89F"/>
    <w:rsid w:val="00257BB8"/>
    <w:rsid w:val="00257EB0"/>
    <w:rsid w:val="002608CD"/>
    <w:rsid w:val="002610A9"/>
    <w:rsid w:val="002621CB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549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FA3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16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46B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56B9B"/>
    <w:rsid w:val="0036151A"/>
    <w:rsid w:val="003626E8"/>
    <w:rsid w:val="00362D69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6B8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485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074C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064F"/>
    <w:rsid w:val="005F3FD4"/>
    <w:rsid w:val="0060001C"/>
    <w:rsid w:val="00601C4B"/>
    <w:rsid w:val="00604771"/>
    <w:rsid w:val="006055A1"/>
    <w:rsid w:val="00606D31"/>
    <w:rsid w:val="00606E47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435E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386E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35D6"/>
    <w:rsid w:val="006B4C3C"/>
    <w:rsid w:val="006C1548"/>
    <w:rsid w:val="006C1A2C"/>
    <w:rsid w:val="006C2333"/>
    <w:rsid w:val="006C3AC2"/>
    <w:rsid w:val="006C72B4"/>
    <w:rsid w:val="006D0EB7"/>
    <w:rsid w:val="006D1E21"/>
    <w:rsid w:val="006D23F6"/>
    <w:rsid w:val="006D33C9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86F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0F17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C4B1F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E7B12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CA0"/>
    <w:rsid w:val="00A13012"/>
    <w:rsid w:val="00A13C9C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2A1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47F9"/>
    <w:rsid w:val="00A86195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256"/>
    <w:rsid w:val="00AC5513"/>
    <w:rsid w:val="00AC55CB"/>
    <w:rsid w:val="00AC6790"/>
    <w:rsid w:val="00AD179F"/>
    <w:rsid w:val="00AD1B6D"/>
    <w:rsid w:val="00AD47D2"/>
    <w:rsid w:val="00AD67C5"/>
    <w:rsid w:val="00AD7BC1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290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1FBF"/>
    <w:rsid w:val="00B14A36"/>
    <w:rsid w:val="00B20AA5"/>
    <w:rsid w:val="00B2161B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778A6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157E"/>
    <w:rsid w:val="00BB562C"/>
    <w:rsid w:val="00BB5911"/>
    <w:rsid w:val="00BB5DBE"/>
    <w:rsid w:val="00BB6D3D"/>
    <w:rsid w:val="00BC053C"/>
    <w:rsid w:val="00BC0CBE"/>
    <w:rsid w:val="00BC21F5"/>
    <w:rsid w:val="00BC2B28"/>
    <w:rsid w:val="00BC30C3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1B9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897"/>
    <w:rsid w:val="00D07BCB"/>
    <w:rsid w:val="00D07F82"/>
    <w:rsid w:val="00D1202D"/>
    <w:rsid w:val="00D140A0"/>
    <w:rsid w:val="00D173F1"/>
    <w:rsid w:val="00D17A35"/>
    <w:rsid w:val="00D20C36"/>
    <w:rsid w:val="00D2289C"/>
    <w:rsid w:val="00D22B0C"/>
    <w:rsid w:val="00D24769"/>
    <w:rsid w:val="00D24E30"/>
    <w:rsid w:val="00D3230B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1F13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6AE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0578"/>
    <w:rsid w:val="00DF22AD"/>
    <w:rsid w:val="00DF408E"/>
    <w:rsid w:val="00DF72E3"/>
    <w:rsid w:val="00E006C3"/>
    <w:rsid w:val="00E022DA"/>
    <w:rsid w:val="00E03404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65A"/>
    <w:rsid w:val="00E16AAF"/>
    <w:rsid w:val="00E177B1"/>
    <w:rsid w:val="00E21744"/>
    <w:rsid w:val="00E229C6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0519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0A7E"/>
    <w:rsid w:val="00EA1605"/>
    <w:rsid w:val="00EA4229"/>
    <w:rsid w:val="00EA4B9C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6C14"/>
    <w:rsid w:val="00EE745A"/>
    <w:rsid w:val="00EF0CE6"/>
    <w:rsid w:val="00EF1788"/>
    <w:rsid w:val="00EF4ACD"/>
    <w:rsid w:val="00EF69A8"/>
    <w:rsid w:val="00F014D1"/>
    <w:rsid w:val="00F04BDD"/>
    <w:rsid w:val="00F0784F"/>
    <w:rsid w:val="00F10B2F"/>
    <w:rsid w:val="00F10D76"/>
    <w:rsid w:val="00F1499F"/>
    <w:rsid w:val="00F157BC"/>
    <w:rsid w:val="00F21D88"/>
    <w:rsid w:val="00F222C1"/>
    <w:rsid w:val="00F22B51"/>
    <w:rsid w:val="00F25BFC"/>
    <w:rsid w:val="00F2717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452A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444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0F21"/>
    <w:rsid w:val="00FA129F"/>
    <w:rsid w:val="00FA2406"/>
    <w:rsid w:val="00FA2CBC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6C72B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1" w:color="A6A6A6"/>
      </w:pBdr>
      <w:spacing w:before="120" w:after="240" w:line="320" w:lineRule="exact"/>
      <w:ind w:left="397" w:right="4018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53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emf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emf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4034C4-5813-1049-8FA5-2A07F4824F6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206614F-6016-4F56-B0AD-CBC83C4D49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30</TotalTime>
  <Pages>2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30</cp:revision>
  <cp:lastPrinted>2022-06-28T09:43:00Z</cp:lastPrinted>
  <dcterms:created xsi:type="dcterms:W3CDTF">2022-06-28T09:15:00Z</dcterms:created>
  <dcterms:modified xsi:type="dcterms:W3CDTF">2023-02-02T02:54:00Z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